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2105FF">
        <w:rPr>
          <w:rFonts w:ascii="Times New Roman" w:hAnsi="Times New Roman"/>
          <w:color w:val="000000"/>
          <w:sz w:val="24"/>
          <w:szCs w:val="24"/>
        </w:rPr>
        <w:t>17</w:t>
      </w:r>
      <w:r w:rsidR="00C73BA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2105FF">
        <w:rPr>
          <w:rFonts w:ascii="Times New Roman" w:hAnsi="Times New Roman"/>
          <w:color w:val="000000"/>
          <w:sz w:val="24"/>
          <w:szCs w:val="24"/>
        </w:rPr>
        <w:t>17</w:t>
      </w:r>
      <w:r w:rsidR="00C73BA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366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184"/>
        <w:gridCol w:w="1582"/>
        <w:gridCol w:w="2245"/>
        <w:gridCol w:w="1843"/>
        <w:gridCol w:w="1134"/>
        <w:gridCol w:w="1842"/>
        <w:gridCol w:w="1701"/>
        <w:gridCol w:w="2835"/>
      </w:tblGrid>
      <w:tr w:rsidR="00C9265C" w:rsidRPr="00A4227A" w:rsidTr="00C9265C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2105FF"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105FF" w:rsidRPr="00A4227A" w:rsidTr="002105FF">
        <w:trPr>
          <w:trHeight w:val="443"/>
        </w:trPr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105FF" w:rsidRPr="00210E09" w:rsidRDefault="002105F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10E0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Двизова</w:t>
            </w:r>
          </w:p>
          <w:p w:rsidR="002105FF" w:rsidRPr="00A4227A" w:rsidRDefault="002105F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10E0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Ольга Владимировна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105FF" w:rsidRDefault="002105FF" w:rsidP="00C00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МАОУДО</w:t>
            </w:r>
          </w:p>
          <w:p w:rsidR="002105FF" w:rsidRPr="00A4227A" w:rsidRDefault="002105FF" w:rsidP="00C00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«ДХШ № 1»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5FF" w:rsidRPr="005E2827" w:rsidRDefault="002105FF" w:rsidP="00210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5E2827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индивидуальная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5FF" w:rsidRPr="005E2827" w:rsidRDefault="002105FF" w:rsidP="00C00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5FF" w:rsidRPr="005E2827" w:rsidRDefault="002105F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2827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105FF" w:rsidRPr="00A4227A" w:rsidRDefault="002105FF" w:rsidP="00C00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105FF" w:rsidRPr="00A4227A" w:rsidRDefault="002105F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1145191,07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105FF" w:rsidRPr="009C7859" w:rsidRDefault="002105F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105FF" w:rsidRPr="00A4227A" w:rsidTr="002105FF">
        <w:trPr>
          <w:trHeight w:val="442"/>
        </w:trPr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5FF" w:rsidRPr="00210E09" w:rsidRDefault="002105F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5FF" w:rsidRDefault="002105FF" w:rsidP="00C00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5FF" w:rsidRPr="005E2827" w:rsidRDefault="002105FF" w:rsidP="00210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049">
              <w:rPr>
                <w:rFonts w:ascii="Times New Roman" w:hAnsi="Times New Roman"/>
                <w:color w:val="000000"/>
              </w:rPr>
              <w:t xml:space="preserve">Квартира, </w:t>
            </w:r>
            <w:r>
              <w:rPr>
                <w:rFonts w:ascii="Times New Roman" w:hAnsi="Times New Roman"/>
                <w:color w:val="000000"/>
              </w:rPr>
              <w:t>безвозмездное пользование с 2014</w:t>
            </w:r>
            <w:r w:rsidRPr="00815049">
              <w:rPr>
                <w:rFonts w:ascii="Times New Roman" w:hAnsi="Times New Roman"/>
                <w:color w:val="000000"/>
              </w:rPr>
              <w:t>г., бессрочное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5FF" w:rsidRDefault="002105FF" w:rsidP="00C00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5FF" w:rsidRPr="005E2827" w:rsidRDefault="002105F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5FF" w:rsidRDefault="002105FF" w:rsidP="00C00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5FF" w:rsidRDefault="002105F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5FF" w:rsidRPr="009C7859" w:rsidRDefault="002105F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B5546D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F4692"/>
    <w:rsid w:val="000F6722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4BAD"/>
    <w:rsid w:val="001D553C"/>
    <w:rsid w:val="001E6D7D"/>
    <w:rsid w:val="002038EF"/>
    <w:rsid w:val="002105FF"/>
    <w:rsid w:val="00210E09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55E5"/>
    <w:rsid w:val="00257673"/>
    <w:rsid w:val="00276374"/>
    <w:rsid w:val="00280B55"/>
    <w:rsid w:val="00285B8F"/>
    <w:rsid w:val="00285B90"/>
    <w:rsid w:val="002877D8"/>
    <w:rsid w:val="00287D48"/>
    <w:rsid w:val="002B1D66"/>
    <w:rsid w:val="002B6475"/>
    <w:rsid w:val="002E3946"/>
    <w:rsid w:val="002E61B0"/>
    <w:rsid w:val="002E70FF"/>
    <w:rsid w:val="002E7909"/>
    <w:rsid w:val="002F665C"/>
    <w:rsid w:val="002F76E1"/>
    <w:rsid w:val="0031222D"/>
    <w:rsid w:val="00314935"/>
    <w:rsid w:val="003218AC"/>
    <w:rsid w:val="0033006B"/>
    <w:rsid w:val="003500E9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2827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5C3D"/>
    <w:rsid w:val="0064144B"/>
    <w:rsid w:val="006416AF"/>
    <w:rsid w:val="006417EE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0780C"/>
    <w:rsid w:val="007118F9"/>
    <w:rsid w:val="007208D6"/>
    <w:rsid w:val="00723CEC"/>
    <w:rsid w:val="0072769B"/>
    <w:rsid w:val="007276CE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C26D8"/>
    <w:rsid w:val="007C5083"/>
    <w:rsid w:val="007D2AA9"/>
    <w:rsid w:val="007D3209"/>
    <w:rsid w:val="007E2B7F"/>
    <w:rsid w:val="007E7889"/>
    <w:rsid w:val="007F1883"/>
    <w:rsid w:val="007F2499"/>
    <w:rsid w:val="007F344F"/>
    <w:rsid w:val="007F4437"/>
    <w:rsid w:val="007F7DC9"/>
    <w:rsid w:val="0080067F"/>
    <w:rsid w:val="00812216"/>
    <w:rsid w:val="008146AD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0910"/>
    <w:rsid w:val="008F0AF4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A691B"/>
    <w:rsid w:val="009B4C71"/>
    <w:rsid w:val="009C33E7"/>
    <w:rsid w:val="009C3779"/>
    <w:rsid w:val="009C7859"/>
    <w:rsid w:val="009C796B"/>
    <w:rsid w:val="009D1456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1F77"/>
    <w:rsid w:val="00A17DE7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4C83"/>
    <w:rsid w:val="00A764E1"/>
    <w:rsid w:val="00A77FB3"/>
    <w:rsid w:val="00A81B70"/>
    <w:rsid w:val="00A8407B"/>
    <w:rsid w:val="00A8693D"/>
    <w:rsid w:val="00A97105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609"/>
    <w:rsid w:val="00B36180"/>
    <w:rsid w:val="00B36636"/>
    <w:rsid w:val="00B51B47"/>
    <w:rsid w:val="00B5546D"/>
    <w:rsid w:val="00B57131"/>
    <w:rsid w:val="00B91F93"/>
    <w:rsid w:val="00B9540F"/>
    <w:rsid w:val="00BA7A00"/>
    <w:rsid w:val="00BC2C99"/>
    <w:rsid w:val="00BD45E1"/>
    <w:rsid w:val="00BE3198"/>
    <w:rsid w:val="00BE5C66"/>
    <w:rsid w:val="00BE74EC"/>
    <w:rsid w:val="00BF2B1E"/>
    <w:rsid w:val="00BF5CD4"/>
    <w:rsid w:val="00C007D9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BA1"/>
    <w:rsid w:val="00C73C36"/>
    <w:rsid w:val="00C87CE6"/>
    <w:rsid w:val="00C90589"/>
    <w:rsid w:val="00C920F2"/>
    <w:rsid w:val="00C9265C"/>
    <w:rsid w:val="00C9494C"/>
    <w:rsid w:val="00CA1DC0"/>
    <w:rsid w:val="00CA7E79"/>
    <w:rsid w:val="00CC652D"/>
    <w:rsid w:val="00CE11EC"/>
    <w:rsid w:val="00CE24B0"/>
    <w:rsid w:val="00CF2319"/>
    <w:rsid w:val="00CF771C"/>
    <w:rsid w:val="00D01766"/>
    <w:rsid w:val="00D12E88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5569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53C9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  <w:rsid w:val="00FF0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C840B-D498-475F-AF92-099835C88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27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В. Козлова</dc:creator>
  <cp:keywords/>
  <dc:description/>
  <cp:lastModifiedBy>kozlova</cp:lastModifiedBy>
  <cp:revision>12</cp:revision>
  <dcterms:created xsi:type="dcterms:W3CDTF">2015-05-13T08:08:00Z</dcterms:created>
  <dcterms:modified xsi:type="dcterms:W3CDTF">2018-05-03T10:22:00Z</dcterms:modified>
</cp:coreProperties>
</file>